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42A8D" w:rsidTr="00B42A8D" w14:paraId="5CFC4131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A8D" w:rsidRDefault="00B42A8D" w14:paraId="37421DFC" w14:textId="788D988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2A8D" w:rsidRDefault="00B42A8D" w14:paraId="7E851DF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42A8D" w:rsidRDefault="00B42A8D" w14:paraId="53DC841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42A8D" w:rsidRDefault="00B42A8D" w14:paraId="4DC573D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42A8D" w:rsidRDefault="00B42A8D" w14:paraId="2AFA3CD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42A8D" w:rsidP="00B42A8D" w:rsidRDefault="00B42A8D" w14:paraId="545DED2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42A8D" w:rsidP="00B42A8D" w:rsidRDefault="00B42A8D" w14:paraId="325F269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42A8D" w:rsidP="00B42A8D" w:rsidRDefault="00B42A8D" w14:paraId="0759392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St-2445/2019</w:t>
      </w:r>
    </w:p>
    <w:p w:rsidR="00B42A8D" w:rsidP="00B42A8D" w:rsidRDefault="00B42A8D" w14:paraId="04F1E755" w14:textId="77777777">
      <w:pPr>
        <w:tabs>
          <w:tab w:val="left" w:pos="709"/>
        </w:tabs>
      </w:pPr>
      <w:r>
        <w:t xml:space="preserve"> </w:t>
      </w:r>
    </w:p>
    <w:p w:rsidR="00B42A8D" w:rsidP="00B42A8D" w:rsidRDefault="00B42A8D" w14:paraId="4F4465C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42A8D" w:rsidP="00B42A8D" w:rsidRDefault="00B42A8D" w14:paraId="0E0111C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42A8D" w:rsidP="00B42A8D" w:rsidRDefault="00B42A8D" w14:paraId="5A12F520" w14:textId="77777777">
      <w:pPr>
        <w:tabs>
          <w:tab w:val="left" w:pos="709"/>
        </w:tabs>
      </w:pPr>
    </w:p>
    <w:p w:rsidR="00B42A8D" w:rsidP="00B42A8D" w:rsidRDefault="00B42A8D" w14:paraId="2452A89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42A8D" w:rsidP="00B42A8D" w:rsidRDefault="00B42A8D" w14:paraId="12197149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42A8D" w:rsidP="00B42A8D" w:rsidRDefault="00B42A8D" w14:paraId="751BB03E" w14:textId="77777777">
      <w:pPr>
        <w:tabs>
          <w:tab w:val="left" w:pos="709"/>
        </w:tabs>
      </w:pPr>
    </w:p>
    <w:p w:rsidR="00B42A8D" w:rsidP="00B42A8D" w:rsidRDefault="00B42A8D" w14:paraId="4245399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42A8D" w:rsidP="00B42A8D" w:rsidRDefault="00B42A8D" w14:paraId="74BFA52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42A8D" w:rsidP="00B42A8D" w:rsidRDefault="00B42A8D" w14:paraId="7730C68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42A8D" w:rsidP="00B42A8D" w:rsidRDefault="00B42A8D" w14:paraId="253DFE3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42A8D" w:rsidP="00B42A8D" w:rsidRDefault="00B42A8D" w14:paraId="564D7817" w14:textId="77777777">
      <w:pPr>
        <w:tabs>
          <w:tab w:val="left" w:pos="709"/>
        </w:tabs>
      </w:pPr>
    </w:p>
    <w:p w:rsidR="00B42A8D" w:rsidP="00B42A8D" w:rsidRDefault="00B42A8D" w14:paraId="7504DF79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B42A8D" w:rsidP="00B42A8D" w:rsidRDefault="00B42A8D" w14:paraId="56FE0BFB" w14:textId="77777777">
      <w:pPr>
        <w:tabs>
          <w:tab w:val="left" w:pos="709"/>
        </w:tabs>
        <w:jc w:val="both"/>
      </w:pPr>
    </w:p>
    <w:p w:rsidR="00B42A8D" w:rsidP="00B42A8D" w:rsidRDefault="00B42A8D" w14:paraId="6B1E9318" w14:textId="77777777">
      <w:pPr>
        <w:tabs>
          <w:tab w:val="left" w:pos="709"/>
        </w:tabs>
      </w:pPr>
      <w:r>
        <w:t xml:space="preserve"> </w:t>
      </w:r>
      <w:r>
        <w:tab/>
        <w:t>17. St-2445/2019</w:t>
      </w:r>
    </w:p>
    <w:p w:rsidR="00B42A8D" w:rsidP="00B42A8D" w:rsidRDefault="00B42A8D" w14:paraId="0EFDE3AD" w14:textId="77777777">
      <w:pPr>
        <w:tabs>
          <w:tab w:val="left" w:pos="709"/>
        </w:tabs>
      </w:pPr>
    </w:p>
    <w:p w:rsidR="00B42A8D" w:rsidP="00B42A8D" w:rsidRDefault="00B42A8D" w14:paraId="3D14232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42A8D" w:rsidP="00B42A8D" w:rsidRDefault="00B42A8D" w14:paraId="4895C864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B42A8D" w:rsidP="00B42A8D" w:rsidRDefault="00B42A8D" w14:paraId="35357EC4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B42A8D" w:rsidP="00B42A8D" w:rsidRDefault="00B42A8D" w14:paraId="604D0842" w14:textId="77777777">
      <w:pPr>
        <w:tabs>
          <w:tab w:val="left" w:pos="709"/>
        </w:tabs>
        <w:jc w:val="both"/>
      </w:pPr>
    </w:p>
    <w:p w:rsidR="00B42A8D" w:rsidP="00B42A8D" w:rsidRDefault="00B42A8D" w14:paraId="0642AAC4" w14:textId="77777777">
      <w:pPr>
        <w:tabs>
          <w:tab w:val="left" w:pos="709"/>
        </w:tabs>
        <w:jc w:val="both"/>
      </w:pPr>
      <w:r>
        <w:t xml:space="preserve">protiv </w:t>
      </w:r>
    </w:p>
    <w:p w:rsidR="00B42A8D" w:rsidP="00B42A8D" w:rsidRDefault="00B42A8D" w14:paraId="469DCC1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42A8D" w:rsidP="00B42A8D" w:rsidRDefault="00B42A8D" w14:paraId="2EAA57C2" w14:textId="77777777">
      <w:pPr>
        <w:tabs>
          <w:tab w:val="left" w:pos="709"/>
        </w:tabs>
        <w:ind w:left="708"/>
        <w:jc w:val="both"/>
      </w:pPr>
      <w:r>
        <w:tab/>
        <w:t>Nutribalans jednostavno društvo s ograničenom odgovornošću za trgovinu i usluge;</w:t>
      </w:r>
    </w:p>
    <w:p w:rsidR="00B42A8D" w:rsidP="00B42A8D" w:rsidRDefault="00B42A8D" w14:paraId="57F56E10" w14:textId="77777777">
      <w:pPr>
        <w:tabs>
          <w:tab w:val="left" w:pos="709"/>
        </w:tabs>
        <w:ind w:left="708"/>
        <w:jc w:val="both"/>
      </w:pPr>
      <w:r>
        <w:t>OIB: 84920406789, Zagreb, Ivana Zovka 22</w:t>
      </w:r>
    </w:p>
    <w:p w:rsidR="00B42A8D" w:rsidP="00B42A8D" w:rsidRDefault="00B42A8D" w14:paraId="7D8C4BAD" w14:textId="77777777">
      <w:pPr>
        <w:tabs>
          <w:tab w:val="left" w:pos="709"/>
        </w:tabs>
        <w:ind w:left="708"/>
        <w:jc w:val="both"/>
      </w:pPr>
    </w:p>
    <w:p w:rsidR="00B42A8D" w:rsidP="00B42A8D" w:rsidRDefault="00B42A8D" w14:paraId="0A40335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42A8D" w:rsidP="00B42A8D" w:rsidRDefault="00B42A8D" w14:paraId="5BFD93D9" w14:textId="77777777">
      <w:pPr>
        <w:tabs>
          <w:tab w:val="left" w:pos="709"/>
        </w:tabs>
        <w:jc w:val="both"/>
      </w:pPr>
    </w:p>
    <w:p w:rsidR="00B42A8D" w:rsidP="00B42A8D" w:rsidRDefault="00B42A8D" w14:paraId="2A1DDB7A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42A8D" w:rsidP="00B42A8D" w:rsidRDefault="00B42A8D" w14:paraId="5679A385" w14:textId="77777777">
      <w:pPr>
        <w:tabs>
          <w:tab w:val="left" w:pos="709"/>
        </w:tabs>
      </w:pPr>
    </w:p>
    <w:p w:rsidR="00B42A8D" w:rsidP="00B42A8D" w:rsidRDefault="00B42A8D" w14:paraId="13831B1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42A8D" w:rsidP="00B42A8D" w:rsidRDefault="00B42A8D" w14:paraId="27B3A2F7" w14:textId="77777777">
      <w:pPr>
        <w:tabs>
          <w:tab w:val="left" w:pos="709"/>
        </w:tabs>
      </w:pPr>
    </w:p>
    <w:p w:rsidR="00B42A8D" w:rsidP="00B42A8D" w:rsidRDefault="00B42A8D" w14:paraId="317FB48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42A8D" w:rsidP="00B42A8D" w:rsidRDefault="00B42A8D" w14:paraId="0B3C5304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42A8D" w:rsidP="00B42A8D" w:rsidRDefault="00B42A8D" w14:paraId="244982FE" w14:textId="77777777">
      <w:pPr>
        <w:tabs>
          <w:tab w:val="left" w:pos="709"/>
        </w:tabs>
      </w:pPr>
    </w:p>
    <w:p w:rsidR="00942A2A" w:rsidP="003D06B2" w:rsidRDefault="00942A2A" w14:paraId="0F3D3B05" w14:textId="0F3D3B05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42A8D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42A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2A8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42A8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2A8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2A8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42A8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42A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42A8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42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A8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A8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A8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A8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42A8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2A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2A8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857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rujna 2019.</izvorni_sadrzaj>
    <derivirana_varijabla naziv="DomainObject.Predmet.DatumIzradeOptuznogAkta_1">30. rujna 2019.</derivirana_varijabla>
  </DomainObject.Predmet.DatumIzradeOptuznogAkta>
  <DomainObject.Predmet.DatumIzradeOptuznogAktaFormated>
    <izvorni_sadrzaj>30.9.2019.</izvorni_sadrzaj>
    <derivirana_varijabla naziv="DomainObject.Predmet.DatumIzradeOptuznogAktaFormated_1">30.9.2019.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St-2445/2019</izvorni_sadrzaj>
    <derivirana_varijabla naziv="DomainObject.Predmet.OznakaBroj_1">St-2445/2019</derivirana_varijabla>
  </DomainObject.Predmet.OznakaBroj>
  <DomainObject.Predmet.OznakaBrojOptuznogAkta>
    <izvorni_sadrzaj>04-06-19-4208</izvorni_sadrzaj>
    <derivirana_varijabla naziv="DomainObject.Predmet.OznakaBrojOptuznogAkta_1">04-06-19-4208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Nutribalans jednostavno društvo s ograničenom odgovornošću za trgovinu i usluge</izvorni_sadrzaj>
    <derivirana_varijabla naziv="DomainObject.Predmet.ProtustrankaFormated_1">  Nutribalans jednostavno društvo s ograničenom odgovornošću za trgovinu i usluge</derivirana_varijabla>
  </DomainObject.Predmet.ProtustrankaFormated>
  <DomainObject.Predmet.ProtustrankaFormatedOIB>
    <izvorni_sadrzaj>  Nutribalans jednostavno društvo s ograničenom odgovornošću za trgovinu i usluge, OIB 84920406789</izvorni_sadrzaj>
    <derivirana_varijabla naziv="DomainObject.Predmet.ProtustrankaFormatedOIB_1">  Nutribalans jednostavno društvo s ograničenom odgovornošću za trgovinu i usluge, OIB 84920406789</derivirana_varijabla>
  </DomainObject.Predmet.ProtustrankaFormatedOIB>
  <DomainObject.Predmet.ProtustrankaFormatedWithAdress>
    <izvorni_sadrzaj> Nutribalans jednostavno društvo s ograničenom odgovornošću za trgovinu i usluge, Ivana Zovka 22, 10000 Zagreb</izvorni_sadrzaj>
    <derivirana_varijabla naziv="DomainObject.Predmet.ProtustrankaFormatedWithAdress_1"> Nutribalans jednostavno društvo s ograničenom odgovornošću za trgovinu i usluge, Ivana Zovka 22, 10000 Zagreb</derivirana_varijabla>
  </DomainObject.Predmet.ProtustrankaFormatedWithAdress>
  <DomainObject.Predmet.ProtustrankaFormatedWithAdressOIB>
    <izvorni_sadrzaj> Nutribalans jednostavno društvo s ograničenom odgovornošću za trgovinu i usluge, OIB 84920406789, Ivana Zovka 22, 10000 Zagreb</izvorni_sadrzaj>
    <derivirana_varijabla naziv="DomainObject.Predmet.ProtustrankaFormatedWithAdressOIB_1"> Nutribalans jednostavno društvo s ograničenom odgovornošću za trgovinu i usluge, OIB 84920406789, Ivana Zovka 22, 10000 Zagreb</derivirana_varijabla>
  </DomainObject.Predmet.ProtustrankaFormatedWithAdressOIB>
  <DomainObject.Predmet.ProtustrankaWithAdress>
    <izvorni_sadrzaj>Nutribalans jednostavno društvo s ograničenom odgovornošću za trgovinu i usluge Ivana Zovka 22, 10000 Zagreb</izvorni_sadrzaj>
    <derivirana_varijabla naziv="DomainObject.Predmet.ProtustrankaWithAdress_1">Nutribalans jednostavno društvo s ograničenom odgovornošću za trgovinu i usluge Ivana Zovka 22, 10000 Zagreb</derivirana_varijabla>
  </DomainObject.Predmet.ProtustrankaWithAdress>
  <DomainObject.Predmet.ProtustrankaWithAdressOIB>
    <izvorni_sadrzaj>Nutribalans jednostavno društvo s ograničenom odgovornošću za trgovinu i usluge, OIB 84920406789, Ivana Zovka 22, 10000 Zagreb</izvorni_sadrzaj>
    <derivirana_varijabla naziv="DomainObject.Predmet.ProtustrankaWithAdressOIB_1">Nutribalans jednostavno društvo s ograničenom odgovornošću za trgovinu i usluge, OIB 84920406789, Ivana Zovka 22, 10000 Zagreb</derivirana_varijabla>
  </DomainObject.Predmet.ProtustrankaWithAdressOIB>
  <DomainObject.Predmet.ProtustrankaNazivFormated>
    <izvorni_sadrzaj>Nutribalans jednostavno društvo s ograničenom odgovornošću za trgovinu i usluge</izvorni_sadrzaj>
    <derivirana_varijabla naziv="DomainObject.Predmet.ProtustrankaNazivFormated_1">Nutribalans jednostavno društvo s ograničenom odgovornošću za trgovinu i usluge</derivirana_varijabla>
  </DomainObject.Predmet.ProtustrankaNazivFormated>
  <DomainObject.Predmet.ProtustrankaNazivFormatedOIB>
    <izvorni_sadrzaj>Nutribalans jednostavno društvo s ograničenom odgovornošću za trgovinu i usluge, OIB 84920406789</izvorni_sadrzaj>
    <derivirana_varijabla naziv="DomainObject.Predmet.ProtustrankaNazivFormatedOIB_1">Nutribalans jednostavno društvo s ograničenom odgovornošću za trgovinu i usluge, OIB 84920406789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Nutribalans jednostavno društvo s ograničenom odgovornošću za trgovinu i usluge</item>
    </izvorni_sadrzaj>
    <derivirana_varijabla naziv="DomainObject.Predmet.ProtuStrankaListFormated_1">
      <item>Nutribalans jednostavno društvo s ograničenom odgovornošću za trgovinu i usluge</item>
    </derivirana_varijabla>
  </DomainObject.Predmet.ProtuStrankaListFormated>
  <DomainObject.Predmet.ProtuStrankaListFormatedOIB>
    <izvorni_sadrzaj>
      <item>Nutribalans jednostavno društvo s ograničenom odgovornošću za trgovinu i usluge, OIB 84920406789</item>
    </izvorni_sadrzaj>
    <derivirana_varijabla naziv="DomainObject.Predmet.ProtuStrankaListFormatedOIB_1">
      <item>Nutribalans jednostavno društvo s ograničenom odgovornošću za trgovinu i usluge, OIB 84920406789</item>
    </derivirana_varijabla>
  </DomainObject.Predmet.ProtuStrankaListFormatedOIB>
  <DomainObject.Predmet.ProtuStrankaListFormatedWithAdress>
    <izvorni_sadrzaj>
      <item>Nutribalans jednostavno društvo s ograničenom odgovornošću za trgovinu i usluge, Ivana Zovka 22, 10000 Zagreb</item>
    </izvorni_sadrzaj>
    <derivirana_varijabla naziv="DomainObject.Predmet.ProtuStrankaListFormatedWithAdress_1">
      <item>Nutribalans jednostavno društvo s ograničenom odgovornošću za trgovinu i usluge, Ivana Zovka 22, 10000 Zagreb</item>
    </derivirana_varijabla>
  </DomainObject.Predmet.ProtuStrankaListFormatedWithAdress>
  <DomainObject.Predmet.ProtuStrankaListFormatedWithAdressOIB>
    <izvorni_sadrzaj>
      <item>Nutribalans jednostavno društvo s ograničenom odgovornošću za trgovinu i usluge, OIB 84920406789, Ivana Zovka 22, 10000 Zagreb</item>
    </izvorni_sadrzaj>
    <derivirana_varijabla naziv="DomainObject.Predmet.ProtuStrankaListFormatedWithAdressOIB_1">
      <item>Nutribalans jednostavno društvo s ograničenom odgovornošću za trgovinu i usluge, OIB 84920406789, Ivana Zovka 22, 10000 Zagreb</item>
    </derivirana_varijabla>
  </DomainObject.Predmet.ProtuStrankaListFormatedWithAdressOIB>
  <DomainObject.Predmet.ProtuStrankaListNazivFormated>
    <izvorni_sadrzaj>
      <item>Nutribalans jednostavno društvo s ograničenom odgovornošću za trgovinu i usluge</item>
    </izvorni_sadrzaj>
    <derivirana_varijabla naziv="DomainObject.Predmet.ProtuStrankaListNazivFormated_1">
      <item>Nutribalans jednostavno društvo s ograničenom odgovornošću za trgovinu i usluge</item>
    </derivirana_varijabla>
  </DomainObject.Predmet.ProtuStrankaListNazivFormated>
  <DomainObject.Predmet.ProtuStrankaListNazivFormatedOIB>
    <izvorni_sadrzaj>
      <item>Nutribalans jednostavno društvo s ograničenom odgovornošću za trgovinu i usluge, OIB 84920406789</item>
    </izvorni_sadrzaj>
    <derivirana_varijabla naziv="DomainObject.Predmet.ProtuStrankaListNazivFormatedOIB_1">
      <item>Nutribalans jednostavno društvo s ograničenom odgovornošću za trgovinu i usluge, OIB 84920406789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Nutribalans jednostavno društvo s ograničenom odgovornošću za trgovinu i usluge</izvorni_sadrzaj>
    <derivirana_varijabla naziv="DomainObject.Predmet.ProtustrankaIDrugi_1">Nutribalans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Nutribalans jednostavno društvo s ograničenom odgovornošću za trgovinu i usluge, OIB 84920406789, Ivana Zovka 22, 10000 Zagreb</izvorni_sadrzaj>
    <derivirana_varijabla naziv="DomainObject.Predmet.ProtustrankaIDrugiAdressOIB_1">Nutribalans jednostavno društvo s ograničenom odgovornošću za trgovinu i usluge, OIB 84920406789, Ivana Zovka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Nutribalans jednostavno društvo s ograničenom odgovornošću za trgovinu i usluge</item>
      <item>Financijska agencija</item>
    </izvorni_sadrzaj>
    <derivirana_varijabla naziv="DomainObject.Predmet.SudioniciListNaziv_1">
      <item>Nutribalans jednostavno društvo s ograničenom odgovornošću za trgovinu i usluge</item>
      <item>Financijska agencija</item>
    </derivirana_varijabla>
  </DomainObject.Predmet.SudioniciListNaziv>
  <DomainObject.Predmet.SudioniciListAdressOIB>
    <izvorni_sadrzaj>
      <item>Nutribalans jednostavno društvo s ograničenom odgovornošću za trgovinu i usluge, OIB 84920406789, Ivana Zovka 22,10000 Zagreb</item>
      <item>Financijska agencija, OIB 85821130368, TRG SVIBANJSKIH ŽRTAVA 1995. 1,10000 Zagreb</item>
    </izvorni_sadrzaj>
    <derivirana_varijabla naziv="DomainObject.Predmet.SudioniciListAdressOIB_1">
      <item>Nutribalans jednostavno društvo s ograničenom odgovornošću za trgovinu i usluge, OIB 84920406789, Ivana Zovka 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84920406789</item>
      <item>, OIB 85821130368</item>
    </izvorni_sadrzaj>
    <derivirana_varijabla naziv="DomainObject.Predmet.SudioniciListNazivOIB_1">
      <item>, OIB 84920406789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871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